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CF52" w14:textId="77777777" w:rsidR="00230311" w:rsidRDefault="00230311" w:rsidP="001749F7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Приложение №1 к</w:t>
      </w:r>
    </w:p>
    <w:p w14:paraId="72213C8D" w14:textId="77777777" w:rsidR="00230311" w:rsidRDefault="00230311" w:rsidP="001749F7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6E5D7C7B" w14:textId="4086626C" w:rsidR="00230311" w:rsidRDefault="00230311" w:rsidP="001749F7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137D6DEE" w14:textId="42380176" w:rsidR="00230311" w:rsidRDefault="00230311" w:rsidP="001749F7">
      <w:pPr>
        <w:tabs>
          <w:tab w:val="center" w:pos="4843"/>
        </w:tabs>
        <w:jc w:val="right"/>
      </w:pPr>
      <w:r>
        <w:rPr>
          <w:sz w:val="20"/>
        </w:rPr>
        <w:t xml:space="preserve">                   </w:t>
      </w:r>
      <w:r>
        <w:t xml:space="preserve">от </w:t>
      </w:r>
      <w:r w:rsidR="001749F7">
        <w:t>15.06.2026</w:t>
      </w:r>
      <w:r w:rsidR="0044479D">
        <w:t xml:space="preserve"> </w:t>
      </w:r>
      <w:r>
        <w:t xml:space="preserve">№ </w:t>
      </w:r>
      <w:r w:rsidR="001749F7">
        <w:t>3082</w:t>
      </w:r>
    </w:p>
    <w:p w14:paraId="4DEEECE5" w14:textId="77777777" w:rsidR="00230311" w:rsidRDefault="00230311" w:rsidP="00230311">
      <w:pPr>
        <w:tabs>
          <w:tab w:val="center" w:pos="4843"/>
        </w:tabs>
        <w:jc w:val="right"/>
      </w:pPr>
    </w:p>
    <w:p w14:paraId="6202F830" w14:textId="77777777" w:rsidR="00230311" w:rsidRDefault="00230311" w:rsidP="00230311">
      <w:pPr>
        <w:tabs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26F831F7" w14:textId="77777777" w:rsidR="00230311" w:rsidRDefault="00230311" w:rsidP="00230311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1AA1931F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1"/>
        <w:gridCol w:w="4311"/>
        <w:gridCol w:w="2217"/>
        <w:gridCol w:w="1454"/>
      </w:tblGrid>
      <w:tr w:rsidR="00AC6226" w:rsidRPr="00BD75CA" w14:paraId="3A7E4874" w14:textId="77777777" w:rsidTr="009405E8">
        <w:trPr>
          <w:trHeight w:val="1216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BD31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CBBA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90FD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B66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</w:t>
            </w:r>
            <w:r w:rsidR="009405E8" w:rsidRPr="009405E8">
              <w:t xml:space="preserve"> </w:t>
            </w:r>
            <w:r w:rsidRPr="00BD75CA">
              <w:t>м.</w:t>
            </w:r>
          </w:p>
        </w:tc>
      </w:tr>
      <w:tr w:rsidR="00AC6226" w:rsidRPr="00BD75CA" w14:paraId="15A831A0" w14:textId="77777777" w:rsidTr="00B56F23">
        <w:trPr>
          <w:trHeight w:val="419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E6029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BCC73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46CF4386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185E4D2A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</w:t>
            </w:r>
            <w:r w:rsidR="00BE4FB3">
              <w:t>сетей</w:t>
            </w:r>
            <w:r w:rsidR="00B56F23">
              <w:t xml:space="preserve"> </w:t>
            </w:r>
            <w:r w:rsidR="00567336">
              <w:t>водоотвед</w:t>
            </w:r>
            <w:r w:rsidR="00B56F23">
              <w:t>ения</w:t>
            </w:r>
          </w:p>
          <w:p w14:paraId="74C303CB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78758425" w14:textId="77777777" w:rsidR="00AC6226" w:rsidRPr="00BD75CA" w:rsidRDefault="00AB582A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AB582A">
              <w:t xml:space="preserve">Амурская область, городской округ город </w:t>
            </w:r>
            <w:r w:rsidR="00127756">
              <w:t>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B73F4" w14:textId="77777777" w:rsidR="00E34066" w:rsidRDefault="00E34066" w:rsidP="00837D13">
            <w:pPr>
              <w:tabs>
                <w:tab w:val="left" w:pos="240"/>
                <w:tab w:val="center" w:pos="4843"/>
              </w:tabs>
              <w:rPr>
                <w:lang w:eastAsia="en-US"/>
              </w:rPr>
            </w:pPr>
            <w:r w:rsidRPr="00E34066">
              <w:rPr>
                <w:lang w:eastAsia="en-US"/>
              </w:rPr>
              <w:t>28:01:010121:387</w:t>
            </w:r>
          </w:p>
          <w:p w14:paraId="027C42DE" w14:textId="77777777" w:rsidR="00567336" w:rsidRDefault="00567336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28:01:000000:14172</w:t>
            </w:r>
          </w:p>
          <w:p w14:paraId="741DEF59" w14:textId="77777777" w:rsidR="00567336" w:rsidRDefault="00567336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</w:p>
          <w:p w14:paraId="3B742C16" w14:textId="77777777" w:rsidR="00567336" w:rsidRDefault="00567336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28:01:010113</w:t>
            </w:r>
          </w:p>
          <w:p w14:paraId="72CC110B" w14:textId="77777777" w:rsidR="00567336" w:rsidRDefault="00567336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28:01:0101</w:t>
            </w:r>
            <w:r w:rsidRPr="00567336">
              <w:rPr>
                <w:lang w:eastAsia="en-US"/>
              </w:rPr>
              <w:t>1</w:t>
            </w:r>
            <w:r>
              <w:rPr>
                <w:lang w:eastAsia="en-US"/>
              </w:rPr>
              <w:t>4</w:t>
            </w:r>
          </w:p>
          <w:p w14:paraId="19B6D706" w14:textId="77777777" w:rsidR="00962FDF" w:rsidRDefault="00E34066" w:rsidP="006602CA">
            <w:pPr>
              <w:tabs>
                <w:tab w:val="left" w:pos="240"/>
                <w:tab w:val="center" w:pos="4843"/>
              </w:tabs>
              <w:jc w:val="center"/>
            </w:pPr>
            <w:r>
              <w:t>28:01:010121</w:t>
            </w:r>
          </w:p>
          <w:p w14:paraId="1663B6C2" w14:textId="77777777" w:rsidR="00E34066" w:rsidRPr="006C73F5" w:rsidRDefault="00E34066" w:rsidP="006602CA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6DF16" w14:textId="77777777" w:rsidR="00837D13" w:rsidRDefault="00837D13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278901B8" w14:textId="77777777" w:rsidR="00837D13" w:rsidRDefault="00837D13" w:rsidP="00837D13">
            <w:pPr>
              <w:tabs>
                <w:tab w:val="left" w:pos="240"/>
                <w:tab w:val="center" w:pos="4843"/>
              </w:tabs>
            </w:pPr>
          </w:p>
          <w:p w14:paraId="4E13C88F" w14:textId="77777777" w:rsidR="00837D13" w:rsidRDefault="00837D13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6801F22F" w14:textId="77777777" w:rsidR="00A0779F" w:rsidRDefault="00567336" w:rsidP="00837D13">
            <w:pPr>
              <w:tabs>
                <w:tab w:val="left" w:pos="240"/>
                <w:tab w:val="center" w:pos="4843"/>
              </w:tabs>
              <w:jc w:val="center"/>
            </w:pPr>
            <w:r>
              <w:t>3</w:t>
            </w:r>
          </w:p>
          <w:p w14:paraId="2DB4E5EB" w14:textId="77777777" w:rsidR="00837D13" w:rsidRDefault="00567336" w:rsidP="00837D13">
            <w:pPr>
              <w:tabs>
                <w:tab w:val="left" w:pos="240"/>
                <w:tab w:val="center" w:pos="4843"/>
              </w:tabs>
              <w:jc w:val="center"/>
            </w:pPr>
            <w:r>
              <w:t>42</w:t>
            </w:r>
          </w:p>
          <w:p w14:paraId="0FE530FB" w14:textId="77777777" w:rsidR="00837D13" w:rsidRDefault="00837D13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6694C108" w14:textId="77777777" w:rsidR="00567336" w:rsidRDefault="005724EC" w:rsidP="00837D13">
            <w:pPr>
              <w:tabs>
                <w:tab w:val="left" w:pos="240"/>
                <w:tab w:val="center" w:pos="4843"/>
              </w:tabs>
              <w:jc w:val="center"/>
            </w:pPr>
            <w:r>
              <w:t>5</w:t>
            </w:r>
          </w:p>
          <w:p w14:paraId="73BE446B" w14:textId="77777777" w:rsidR="00567336" w:rsidRDefault="00837D13" w:rsidP="00837D13">
            <w:pPr>
              <w:tabs>
                <w:tab w:val="left" w:pos="240"/>
                <w:tab w:val="center" w:pos="4843"/>
              </w:tabs>
              <w:jc w:val="center"/>
            </w:pPr>
            <w:r>
              <w:t>69</w:t>
            </w:r>
          </w:p>
          <w:p w14:paraId="6553A804" w14:textId="77777777" w:rsidR="00962FDF" w:rsidRDefault="00567336" w:rsidP="00837D13">
            <w:pPr>
              <w:tabs>
                <w:tab w:val="left" w:pos="240"/>
                <w:tab w:val="center" w:pos="4843"/>
              </w:tabs>
              <w:jc w:val="center"/>
            </w:pPr>
            <w:r>
              <w:t>4</w:t>
            </w:r>
            <w:r w:rsidR="00837D13">
              <w:t>0</w:t>
            </w:r>
          </w:p>
          <w:p w14:paraId="55619810" w14:textId="77777777" w:rsidR="00567336" w:rsidRDefault="00567336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1C138C42" w14:textId="77777777" w:rsidR="00567336" w:rsidRDefault="00567336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34F88FC7" w14:textId="77777777" w:rsidR="008C5C3C" w:rsidRDefault="008C5C3C" w:rsidP="00837D13">
            <w:pPr>
              <w:tabs>
                <w:tab w:val="left" w:pos="240"/>
                <w:tab w:val="center" w:pos="4843"/>
              </w:tabs>
              <w:jc w:val="center"/>
            </w:pPr>
          </w:p>
          <w:p w14:paraId="3EB089ED" w14:textId="77777777" w:rsidR="0028603D" w:rsidRPr="00BD75CA" w:rsidRDefault="0028603D" w:rsidP="00837D1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AC6226" w:rsidRPr="00BD75CA" w14:paraId="6F5E30BE" w14:textId="77777777" w:rsidTr="00B56F23">
        <w:trPr>
          <w:trHeight w:val="278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48982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C3DE2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ED21B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F28D4" w14:textId="77777777" w:rsidR="00AC6226" w:rsidRPr="00BD75CA" w:rsidRDefault="00E34066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1</w:t>
            </w:r>
            <w:r w:rsidR="00567336">
              <w:t>59</w:t>
            </w:r>
          </w:p>
        </w:tc>
      </w:tr>
    </w:tbl>
    <w:p w14:paraId="0B80E02A" w14:textId="77777777" w:rsidR="008C5C3C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p w14:paraId="6A24578A" w14:textId="77777777" w:rsidR="008C5C3C" w:rsidRDefault="008C5C3C" w:rsidP="00AC6226">
      <w:pPr>
        <w:tabs>
          <w:tab w:val="left" w:pos="240"/>
          <w:tab w:val="center" w:pos="4843"/>
        </w:tabs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14:paraId="763FD9A5" w14:textId="77777777" w:rsidTr="00962FDF">
        <w:trPr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3063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063004FC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E1CE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86C2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A21C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14:paraId="38C2EC6C" w14:textId="77777777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881B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1C58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4013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E628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4A6C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022FEFE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C740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97D3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4EA0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02D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3DE9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567336" w:rsidRPr="006602CA" w14:paraId="623A3AD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7B96" w14:textId="77777777" w:rsidR="00567336" w:rsidRPr="00567336" w:rsidRDefault="00567336" w:rsidP="00567336">
            <w:pPr>
              <w:jc w:val="center"/>
            </w:pPr>
            <w:r w:rsidRPr="00567336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BBC" w14:textId="77777777" w:rsidR="00567336" w:rsidRPr="00567336" w:rsidRDefault="00567336" w:rsidP="00567336">
            <w:pPr>
              <w:jc w:val="center"/>
            </w:pPr>
            <w:r w:rsidRPr="00567336">
              <w:t>454624.00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DC81" w14:textId="77777777" w:rsidR="00567336" w:rsidRPr="00567336" w:rsidRDefault="00567336" w:rsidP="00567336">
            <w:pPr>
              <w:jc w:val="center"/>
            </w:pPr>
            <w:r w:rsidRPr="00567336">
              <w:t>3284888.66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1D07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590E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567336" w:rsidRPr="006602CA" w14:paraId="3B84A38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1766" w14:textId="77777777" w:rsidR="00567336" w:rsidRPr="00567336" w:rsidRDefault="00567336" w:rsidP="00567336">
            <w:pPr>
              <w:jc w:val="center"/>
            </w:pPr>
            <w:r w:rsidRPr="00567336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9C16" w14:textId="77777777" w:rsidR="00567336" w:rsidRPr="00567336" w:rsidRDefault="00567336" w:rsidP="00567336">
            <w:pPr>
              <w:jc w:val="center"/>
            </w:pPr>
            <w:r w:rsidRPr="00567336">
              <w:t>454619.82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F7E4" w14:textId="77777777" w:rsidR="00567336" w:rsidRPr="00567336" w:rsidRDefault="00567336" w:rsidP="00567336">
            <w:pPr>
              <w:jc w:val="center"/>
            </w:pPr>
            <w:r w:rsidRPr="00567336">
              <w:t>3284909.57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E85A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AEB9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567336" w:rsidRPr="006602CA" w14:paraId="02C45D1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83D2" w14:textId="77777777" w:rsidR="00567336" w:rsidRPr="00567336" w:rsidRDefault="00567336" w:rsidP="00567336">
            <w:pPr>
              <w:jc w:val="center"/>
            </w:pPr>
            <w:r w:rsidRPr="00567336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0814" w14:textId="77777777" w:rsidR="00567336" w:rsidRPr="00567336" w:rsidRDefault="00567336" w:rsidP="00567336">
            <w:pPr>
              <w:jc w:val="center"/>
            </w:pPr>
            <w:r w:rsidRPr="00567336">
              <w:t>454618.83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9340" w14:textId="77777777" w:rsidR="00567336" w:rsidRPr="00567336" w:rsidRDefault="00567336" w:rsidP="00567336">
            <w:pPr>
              <w:jc w:val="center"/>
            </w:pPr>
            <w:r w:rsidRPr="00567336">
              <w:t>3284909.34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C9A0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F4FC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567336" w:rsidRPr="006602CA" w14:paraId="4004B8D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D4DC" w14:textId="77777777" w:rsidR="00567336" w:rsidRPr="00567336" w:rsidRDefault="00567336" w:rsidP="00567336">
            <w:pPr>
              <w:jc w:val="center"/>
            </w:pPr>
            <w:r w:rsidRPr="00567336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E605" w14:textId="77777777" w:rsidR="00567336" w:rsidRPr="00567336" w:rsidRDefault="00567336" w:rsidP="00567336">
            <w:pPr>
              <w:jc w:val="center"/>
            </w:pPr>
            <w:r w:rsidRPr="00567336">
              <w:t>454622.85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4673" w14:textId="77777777" w:rsidR="00567336" w:rsidRPr="00567336" w:rsidRDefault="00567336" w:rsidP="00567336">
            <w:pPr>
              <w:jc w:val="center"/>
            </w:pPr>
            <w:r w:rsidRPr="00567336">
              <w:t>3284889.49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94B4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8AA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567336" w:rsidRPr="006602CA" w14:paraId="405731B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5D0" w14:textId="77777777" w:rsidR="00567336" w:rsidRPr="00567336" w:rsidRDefault="00567336" w:rsidP="00567336">
            <w:pPr>
              <w:jc w:val="center"/>
            </w:pPr>
            <w:r w:rsidRPr="00567336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506" w14:textId="77777777" w:rsidR="00567336" w:rsidRPr="00567336" w:rsidRDefault="00567336" w:rsidP="00567336">
            <w:pPr>
              <w:jc w:val="center"/>
            </w:pPr>
            <w:r w:rsidRPr="00567336">
              <w:t>454569.93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452" w14:textId="77777777" w:rsidR="00567336" w:rsidRPr="00567336" w:rsidRDefault="00567336" w:rsidP="00567336">
            <w:pPr>
              <w:jc w:val="center"/>
            </w:pPr>
            <w:r w:rsidRPr="00567336">
              <w:t>3284882.79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8CC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DFD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471E012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4AE2" w14:textId="77777777" w:rsidR="00567336" w:rsidRPr="00567336" w:rsidRDefault="00567336" w:rsidP="00567336">
            <w:pPr>
              <w:jc w:val="center"/>
            </w:pPr>
            <w:r w:rsidRPr="00567336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BC68" w14:textId="77777777" w:rsidR="00567336" w:rsidRPr="00567336" w:rsidRDefault="00567336" w:rsidP="00567336">
            <w:pPr>
              <w:jc w:val="center"/>
            </w:pPr>
            <w:r w:rsidRPr="00567336">
              <w:t>454522.08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8CE" w14:textId="77777777" w:rsidR="00567336" w:rsidRPr="00567336" w:rsidRDefault="00567336" w:rsidP="00567336">
            <w:pPr>
              <w:jc w:val="center"/>
            </w:pPr>
            <w:r w:rsidRPr="00567336">
              <w:t>3284876.61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DAC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9F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666846D4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93B" w14:textId="77777777" w:rsidR="00567336" w:rsidRPr="00567336" w:rsidRDefault="00567336" w:rsidP="00567336">
            <w:pPr>
              <w:jc w:val="center"/>
            </w:pPr>
            <w:r w:rsidRPr="00567336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B24" w14:textId="77777777" w:rsidR="00567336" w:rsidRPr="00567336" w:rsidRDefault="00567336" w:rsidP="00567336">
            <w:pPr>
              <w:jc w:val="center"/>
            </w:pPr>
            <w:r w:rsidRPr="00567336">
              <w:t>454489.94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4B2" w14:textId="77777777" w:rsidR="00567336" w:rsidRPr="00567336" w:rsidRDefault="00567336" w:rsidP="00567336">
            <w:pPr>
              <w:jc w:val="center"/>
            </w:pPr>
            <w:r w:rsidRPr="00567336">
              <w:t>3284868.58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ABA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825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29D5E8F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28BA" w14:textId="77777777" w:rsidR="00567336" w:rsidRPr="00567336" w:rsidRDefault="00567336" w:rsidP="00567336">
            <w:pPr>
              <w:jc w:val="center"/>
            </w:pPr>
            <w:r w:rsidRPr="00567336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4F1F" w14:textId="77777777" w:rsidR="00567336" w:rsidRPr="00567336" w:rsidRDefault="00567336" w:rsidP="00567336">
            <w:pPr>
              <w:jc w:val="center"/>
            </w:pPr>
            <w:r w:rsidRPr="00567336">
              <w:t>454490.19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326" w14:textId="77777777" w:rsidR="00567336" w:rsidRPr="00567336" w:rsidRDefault="00567336" w:rsidP="00567336">
            <w:pPr>
              <w:jc w:val="center"/>
            </w:pPr>
            <w:r w:rsidRPr="00567336">
              <w:t>3284867.53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F4F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FC2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175A6A08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318" w14:textId="77777777" w:rsidR="00567336" w:rsidRPr="00567336" w:rsidRDefault="00567336" w:rsidP="00567336">
            <w:pPr>
              <w:jc w:val="center"/>
            </w:pPr>
            <w:r w:rsidRPr="00567336"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7C4" w14:textId="77777777" w:rsidR="00567336" w:rsidRPr="00567336" w:rsidRDefault="00567336" w:rsidP="00567336">
            <w:pPr>
              <w:jc w:val="center"/>
            </w:pPr>
            <w:r w:rsidRPr="00567336">
              <w:t>454522.27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EF3" w14:textId="77777777" w:rsidR="00567336" w:rsidRPr="00567336" w:rsidRDefault="00567336" w:rsidP="00567336">
            <w:pPr>
              <w:jc w:val="center"/>
            </w:pPr>
            <w:r w:rsidRPr="00567336">
              <w:t>3284875.60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476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7F2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0BDAD228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397" w14:textId="77777777" w:rsidR="00567336" w:rsidRPr="00567336" w:rsidRDefault="00567336" w:rsidP="00567336">
            <w:pPr>
              <w:jc w:val="center"/>
            </w:pPr>
            <w:r w:rsidRPr="00567336"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18D" w14:textId="77777777" w:rsidR="00567336" w:rsidRPr="00567336" w:rsidRDefault="00567336" w:rsidP="00567336">
            <w:pPr>
              <w:jc w:val="center"/>
            </w:pPr>
            <w:r w:rsidRPr="00567336">
              <w:t>454569.96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2D3" w14:textId="77777777" w:rsidR="00567336" w:rsidRPr="00567336" w:rsidRDefault="00567336" w:rsidP="00567336">
            <w:pPr>
              <w:jc w:val="center"/>
            </w:pPr>
            <w:r w:rsidRPr="00567336">
              <w:t>3284881.76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F8B" w14:textId="77777777" w:rsidR="00567336" w:rsidRPr="00567336" w:rsidRDefault="00567336" w:rsidP="00567336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563" w14:textId="77777777" w:rsidR="00567336" w:rsidRPr="00567336" w:rsidRDefault="00567336" w:rsidP="00567336">
            <w:pPr>
              <w:jc w:val="center"/>
            </w:pPr>
            <w:r w:rsidRPr="00567336">
              <w:t>–</w:t>
            </w:r>
          </w:p>
        </w:tc>
      </w:tr>
      <w:tr w:rsidR="00567336" w:rsidRPr="006602CA" w14:paraId="68546625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E2E" w14:textId="77777777" w:rsidR="00567336" w:rsidRPr="00567336" w:rsidRDefault="00567336" w:rsidP="00567336">
            <w:pPr>
              <w:jc w:val="center"/>
            </w:pPr>
            <w:r w:rsidRPr="00567336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06A6" w14:textId="77777777" w:rsidR="00567336" w:rsidRPr="00567336" w:rsidRDefault="00567336" w:rsidP="00567336">
            <w:pPr>
              <w:jc w:val="center"/>
            </w:pPr>
            <w:r w:rsidRPr="00567336">
              <w:t>454624.00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347" w14:textId="77777777" w:rsidR="00567336" w:rsidRPr="00567336" w:rsidRDefault="00567336" w:rsidP="00567336">
            <w:pPr>
              <w:jc w:val="center"/>
            </w:pPr>
            <w:r w:rsidRPr="00567336">
              <w:t>3284888.66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CD86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4008" w14:textId="77777777" w:rsidR="00567336" w:rsidRPr="00567336" w:rsidRDefault="00567336" w:rsidP="00567336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</w:tbl>
    <w:p w14:paraId="08DF8139" w14:textId="77777777" w:rsidR="008C5C3C" w:rsidRDefault="008C5C3C" w:rsidP="00AC6226">
      <w:pPr>
        <w:tabs>
          <w:tab w:val="left" w:pos="240"/>
          <w:tab w:val="center" w:pos="4843"/>
        </w:tabs>
      </w:pPr>
    </w:p>
    <w:p w14:paraId="016D0AC7" w14:textId="77777777"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14:paraId="5E6501B8" w14:textId="77777777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2811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30E0B047" w14:textId="77777777" w:rsidTr="006374F5">
        <w:trPr>
          <w:trHeight w:hRule="exact" w:val="722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FEA93" w14:textId="77777777" w:rsidR="00127756" w:rsidRPr="00AF407B" w:rsidRDefault="00EC4254" w:rsidP="00127756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  <w:p w14:paraId="6BD6F778" w14:textId="77777777" w:rsidR="00E24D8E" w:rsidRPr="00AF407B" w:rsidRDefault="00E24D8E" w:rsidP="00134A25">
            <w:pPr>
              <w:jc w:val="center"/>
              <w:rPr>
                <w:b/>
              </w:rPr>
            </w:pPr>
          </w:p>
        </w:tc>
      </w:tr>
      <w:tr w:rsidR="00742330" w:rsidRPr="005B4876" w14:paraId="017EB290" w14:textId="77777777" w:rsidTr="006374F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36D76D09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4E82E891" w14:textId="77777777" w:rsidTr="006374F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494EBF1" w14:textId="77777777" w:rsidR="00567336" w:rsidRDefault="00567336" w:rsidP="00E34066">
            <w:r>
              <w:rPr>
                <w:noProof/>
              </w:rPr>
              <w:drawing>
                <wp:inline distT="0" distB="0" distL="0" distR="0" wp14:anchorId="7901DE16" wp14:editId="57B1D831">
                  <wp:extent cx="6073140" cy="64681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646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2C6E26" w14:textId="77777777" w:rsidR="00567336" w:rsidRPr="00567336" w:rsidRDefault="00000000" w:rsidP="00567336">
            <w:r>
              <w:rPr>
                <w:noProof/>
              </w:rPr>
              <w:pict w14:anchorId="5CBFC6B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margin-left:-1.95pt;margin-top:6.2pt;width:366.75pt;height:78.4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4AA96101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5EFB4631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68C0B60B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4414A195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138A4E8C" w14:textId="77777777" w:rsidR="00567336" w:rsidRPr="00567336" w:rsidRDefault="00567336" w:rsidP="00567336"/>
          <w:p w14:paraId="3BF400D0" w14:textId="77777777" w:rsidR="00567336" w:rsidRPr="00567336" w:rsidRDefault="00567336" w:rsidP="00567336"/>
          <w:p w14:paraId="1AD00EFF" w14:textId="77777777" w:rsidR="00567336" w:rsidRPr="00567336" w:rsidRDefault="00567336" w:rsidP="00567336"/>
          <w:p w14:paraId="3ADC0189" w14:textId="77777777" w:rsidR="00567336" w:rsidRPr="00567336" w:rsidRDefault="00567336" w:rsidP="00567336"/>
          <w:p w14:paraId="2533C7C0" w14:textId="77777777" w:rsidR="001E1206" w:rsidRPr="001F54EB" w:rsidRDefault="001E1206" w:rsidP="001F54EB"/>
        </w:tc>
      </w:tr>
      <w:tr w:rsidR="00094F15" w:rsidRPr="005B4876" w14:paraId="7A0C0D62" w14:textId="77777777" w:rsidTr="006374F5">
        <w:trPr>
          <w:trHeight w:val="1613"/>
        </w:trPr>
        <w:tc>
          <w:tcPr>
            <w:tcW w:w="9780" w:type="dxa"/>
            <w:tcBorders>
              <w:top w:val="nil"/>
            </w:tcBorders>
            <w:vAlign w:val="center"/>
          </w:tcPr>
          <w:p w14:paraId="0F20D806" w14:textId="77777777" w:rsidR="009063A1" w:rsidRPr="00E34066" w:rsidRDefault="00780252" w:rsidP="00567336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567336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00</w:t>
            </w:r>
          </w:p>
        </w:tc>
      </w:tr>
    </w:tbl>
    <w:p w14:paraId="3B6A5313" w14:textId="77777777" w:rsidR="003B7482" w:rsidRDefault="003B7482" w:rsidP="00E34066"/>
    <w:sectPr w:rsidR="003B7482" w:rsidSect="00567336">
      <w:footerReference w:type="even" r:id="rId9"/>
      <w:footerReference w:type="default" r:id="rId10"/>
      <w:pgSz w:w="11906" w:h="16838" w:code="9"/>
      <w:pgMar w:top="1134" w:right="1085" w:bottom="567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A09E" w14:textId="77777777" w:rsidR="00BB306F" w:rsidRDefault="00BB306F">
      <w:r>
        <w:separator/>
      </w:r>
    </w:p>
  </w:endnote>
  <w:endnote w:type="continuationSeparator" w:id="0">
    <w:p w14:paraId="04D05F6E" w14:textId="77777777" w:rsidR="00BB306F" w:rsidRDefault="00BB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515B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049ED0C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5FDE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81B4D" w14:textId="77777777" w:rsidR="00BB306F" w:rsidRDefault="00BB306F">
      <w:r>
        <w:separator/>
      </w:r>
    </w:p>
  </w:footnote>
  <w:footnote w:type="continuationSeparator" w:id="0">
    <w:p w14:paraId="01912431" w14:textId="77777777" w:rsidR="00BB306F" w:rsidRDefault="00BB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708333455">
    <w:abstractNumId w:val="25"/>
  </w:num>
  <w:num w:numId="2" w16cid:durableId="1171339123">
    <w:abstractNumId w:val="21"/>
  </w:num>
  <w:num w:numId="3" w16cid:durableId="1642416802">
    <w:abstractNumId w:val="30"/>
  </w:num>
  <w:num w:numId="4" w16cid:durableId="591621788">
    <w:abstractNumId w:val="13"/>
  </w:num>
  <w:num w:numId="5" w16cid:durableId="71434803">
    <w:abstractNumId w:val="10"/>
  </w:num>
  <w:num w:numId="6" w16cid:durableId="1227296850">
    <w:abstractNumId w:val="20"/>
  </w:num>
  <w:num w:numId="7" w16cid:durableId="1889410324">
    <w:abstractNumId w:val="14"/>
  </w:num>
  <w:num w:numId="8" w16cid:durableId="1693147433">
    <w:abstractNumId w:val="32"/>
  </w:num>
  <w:num w:numId="9" w16cid:durableId="1033188109">
    <w:abstractNumId w:val="6"/>
  </w:num>
  <w:num w:numId="10" w16cid:durableId="455366947">
    <w:abstractNumId w:val="1"/>
  </w:num>
  <w:num w:numId="11" w16cid:durableId="972755369">
    <w:abstractNumId w:val="11"/>
  </w:num>
  <w:num w:numId="12" w16cid:durableId="1352486572">
    <w:abstractNumId w:val="23"/>
  </w:num>
  <w:num w:numId="13" w16cid:durableId="409811393">
    <w:abstractNumId w:val="18"/>
  </w:num>
  <w:num w:numId="14" w16cid:durableId="1817335080">
    <w:abstractNumId w:val="24"/>
  </w:num>
  <w:num w:numId="15" w16cid:durableId="128062853">
    <w:abstractNumId w:val="4"/>
  </w:num>
  <w:num w:numId="16" w16cid:durableId="1840265494">
    <w:abstractNumId w:val="27"/>
  </w:num>
  <w:num w:numId="17" w16cid:durableId="1357736398">
    <w:abstractNumId w:val="0"/>
  </w:num>
  <w:num w:numId="18" w16cid:durableId="285816472">
    <w:abstractNumId w:val="31"/>
  </w:num>
  <w:num w:numId="19" w16cid:durableId="1589997646">
    <w:abstractNumId w:val="8"/>
  </w:num>
  <w:num w:numId="20" w16cid:durableId="1483737392">
    <w:abstractNumId w:val="3"/>
  </w:num>
  <w:num w:numId="21" w16cid:durableId="1632243915">
    <w:abstractNumId w:val="29"/>
  </w:num>
  <w:num w:numId="22" w16cid:durableId="1834952119">
    <w:abstractNumId w:val="9"/>
  </w:num>
  <w:num w:numId="23" w16cid:durableId="1895774602">
    <w:abstractNumId w:val="26"/>
  </w:num>
  <w:num w:numId="24" w16cid:durableId="379861471">
    <w:abstractNumId w:val="16"/>
  </w:num>
  <w:num w:numId="25" w16cid:durableId="1926063080">
    <w:abstractNumId w:val="2"/>
  </w:num>
  <w:num w:numId="26" w16cid:durableId="2129933525">
    <w:abstractNumId w:val="17"/>
  </w:num>
  <w:num w:numId="27" w16cid:durableId="1450204959">
    <w:abstractNumId w:val="33"/>
  </w:num>
  <w:num w:numId="28" w16cid:durableId="1596592702">
    <w:abstractNumId w:val="22"/>
  </w:num>
  <w:num w:numId="29" w16cid:durableId="362171550">
    <w:abstractNumId w:val="28"/>
  </w:num>
  <w:num w:numId="30" w16cid:durableId="454448103">
    <w:abstractNumId w:val="12"/>
  </w:num>
  <w:num w:numId="31" w16cid:durableId="1287080892">
    <w:abstractNumId w:val="5"/>
  </w:num>
  <w:num w:numId="32" w16cid:durableId="438992087">
    <w:abstractNumId w:val="7"/>
  </w:num>
  <w:num w:numId="33" w16cid:durableId="257566413">
    <w:abstractNumId w:val="19"/>
  </w:num>
  <w:num w:numId="34" w16cid:durableId="2890963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4ABD"/>
    <w:rsid w:val="00025F63"/>
    <w:rsid w:val="000267EB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94F15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67CF4"/>
    <w:rsid w:val="001749F7"/>
    <w:rsid w:val="0018529B"/>
    <w:rsid w:val="00193F3F"/>
    <w:rsid w:val="00197F95"/>
    <w:rsid w:val="001A141A"/>
    <w:rsid w:val="001B4400"/>
    <w:rsid w:val="001C1407"/>
    <w:rsid w:val="001C3AD5"/>
    <w:rsid w:val="001D1BAD"/>
    <w:rsid w:val="001D4228"/>
    <w:rsid w:val="001D5B2F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0311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C054A"/>
    <w:rsid w:val="002C3202"/>
    <w:rsid w:val="002E0DB8"/>
    <w:rsid w:val="002E3FCA"/>
    <w:rsid w:val="002E69BF"/>
    <w:rsid w:val="00300E20"/>
    <w:rsid w:val="0031253F"/>
    <w:rsid w:val="00316410"/>
    <w:rsid w:val="00334E6D"/>
    <w:rsid w:val="00335943"/>
    <w:rsid w:val="0034370F"/>
    <w:rsid w:val="003462EA"/>
    <w:rsid w:val="0035587A"/>
    <w:rsid w:val="003658B8"/>
    <w:rsid w:val="00366E21"/>
    <w:rsid w:val="00371C93"/>
    <w:rsid w:val="00392DE5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4479D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16AC"/>
    <w:rsid w:val="005626AE"/>
    <w:rsid w:val="0056423C"/>
    <w:rsid w:val="00567336"/>
    <w:rsid w:val="005724B4"/>
    <w:rsid w:val="005724EC"/>
    <w:rsid w:val="00586E6B"/>
    <w:rsid w:val="005B47E8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151C2"/>
    <w:rsid w:val="006374F5"/>
    <w:rsid w:val="00650C05"/>
    <w:rsid w:val="00650F26"/>
    <w:rsid w:val="006519C1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814787"/>
    <w:rsid w:val="00830BB3"/>
    <w:rsid w:val="00832DCE"/>
    <w:rsid w:val="00837D13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541"/>
    <w:rsid w:val="009339B2"/>
    <w:rsid w:val="009405E8"/>
    <w:rsid w:val="00941A18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6226"/>
    <w:rsid w:val="00AC7048"/>
    <w:rsid w:val="00AD0B32"/>
    <w:rsid w:val="00AD56FF"/>
    <w:rsid w:val="00AF407B"/>
    <w:rsid w:val="00AF7088"/>
    <w:rsid w:val="00B0613E"/>
    <w:rsid w:val="00B109A9"/>
    <w:rsid w:val="00B30F91"/>
    <w:rsid w:val="00B31482"/>
    <w:rsid w:val="00B32C0F"/>
    <w:rsid w:val="00B4125C"/>
    <w:rsid w:val="00B47375"/>
    <w:rsid w:val="00B56F23"/>
    <w:rsid w:val="00B65E24"/>
    <w:rsid w:val="00B676F6"/>
    <w:rsid w:val="00B90700"/>
    <w:rsid w:val="00B92363"/>
    <w:rsid w:val="00BA11ED"/>
    <w:rsid w:val="00BA4D0E"/>
    <w:rsid w:val="00BB306F"/>
    <w:rsid w:val="00BC234A"/>
    <w:rsid w:val="00BD3471"/>
    <w:rsid w:val="00BD3B83"/>
    <w:rsid w:val="00BD75CA"/>
    <w:rsid w:val="00BE1C64"/>
    <w:rsid w:val="00BE4FB3"/>
    <w:rsid w:val="00BE55C7"/>
    <w:rsid w:val="00BF323E"/>
    <w:rsid w:val="00BF6725"/>
    <w:rsid w:val="00C0309C"/>
    <w:rsid w:val="00C0477E"/>
    <w:rsid w:val="00C04BD4"/>
    <w:rsid w:val="00C051A2"/>
    <w:rsid w:val="00C11B14"/>
    <w:rsid w:val="00C1267F"/>
    <w:rsid w:val="00C206AE"/>
    <w:rsid w:val="00C24879"/>
    <w:rsid w:val="00C24B6C"/>
    <w:rsid w:val="00C26896"/>
    <w:rsid w:val="00C27C21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A6FB9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A2FDE"/>
    <w:rsid w:val="00DA3B4D"/>
    <w:rsid w:val="00DC3827"/>
    <w:rsid w:val="00DD1387"/>
    <w:rsid w:val="00DF07DB"/>
    <w:rsid w:val="00DF6A6C"/>
    <w:rsid w:val="00DF7293"/>
    <w:rsid w:val="00E0146F"/>
    <w:rsid w:val="00E05870"/>
    <w:rsid w:val="00E05EDE"/>
    <w:rsid w:val="00E171AE"/>
    <w:rsid w:val="00E24D8E"/>
    <w:rsid w:val="00E25279"/>
    <w:rsid w:val="00E34066"/>
    <w:rsid w:val="00E34A2D"/>
    <w:rsid w:val="00E34E05"/>
    <w:rsid w:val="00E427F8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A67F5"/>
    <w:rsid w:val="00EB0B42"/>
    <w:rsid w:val="00EC4254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6EFC"/>
    <w:rsid w:val="00F67C29"/>
    <w:rsid w:val="00F969E1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01D45503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B109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0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0E80-1206-47BF-BDD9-6FDDE953B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274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54</cp:revision>
  <cp:lastPrinted>2026-01-25T00:32:00Z</cp:lastPrinted>
  <dcterms:created xsi:type="dcterms:W3CDTF">2019-02-08T12:49:00Z</dcterms:created>
  <dcterms:modified xsi:type="dcterms:W3CDTF">2026-06-15T08:15:00Z</dcterms:modified>
</cp:coreProperties>
</file>